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22D23" w:rsidRDefault="00E22D23">
      <w:pPr>
        <w:rPr>
          <w:sz w:val="2"/>
          <w:szCs w:val="2"/>
        </w:rPr>
      </w:pPr>
      <w:r w:rsidRPr="0060479E"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19pt;height:735.75pt">
            <v:imagedata r:id="rId4" o:title=""/>
          </v:shape>
        </w:pict>
      </w:r>
      <w:r>
        <w:br w:type="page"/>
      </w:r>
    </w:p>
    <w:p w:rsidR="00E22D23" w:rsidRPr="0060479E" w:rsidRDefault="00E22D23">
      <w:pPr>
        <w:rPr>
          <w:sz w:val="2"/>
          <w:szCs w:val="2"/>
          <w:lang w:val="ru-RU"/>
        </w:rPr>
      </w:pPr>
      <w:r w:rsidRPr="00CC11C0">
        <w:rPr>
          <w:noProof/>
          <w:lang w:val="ru-RU" w:eastAsia="ru-RU"/>
        </w:rPr>
        <w:pict>
          <v:shape id="Рисунок 2" o:spid="_x0000_i1026" type="#_x0000_t75" style="width:520.5pt;height:714pt;visibility:visible">
            <v:imagedata r:id="rId5" o:title=""/>
          </v:shape>
        </w:pict>
      </w:r>
      <w:r w:rsidRPr="0060479E">
        <w:rPr>
          <w:lang w:val="ru-RU"/>
        </w:rPr>
        <w:br w:type="page"/>
      </w:r>
    </w:p>
    <w:p w:rsidR="00E22D23" w:rsidRDefault="00E22D23">
      <w:pPr>
        <w:rPr>
          <w:sz w:val="2"/>
          <w:szCs w:val="2"/>
        </w:rPr>
      </w:pPr>
      <w:r w:rsidRPr="0060479E">
        <w:pict>
          <v:shape id="_x0000_i1027" type="#_x0000_t75" style="width:522pt;height:715.5pt">
            <v:imagedata r:id="rId6" o:title=""/>
          </v:shape>
        </w:pict>
      </w:r>
      <w: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765"/>
        <w:gridCol w:w="489"/>
        <w:gridCol w:w="1472"/>
        <w:gridCol w:w="1740"/>
        <w:gridCol w:w="4807"/>
        <w:gridCol w:w="967"/>
      </w:tblGrid>
      <w:tr w:rsidR="00E22D23" w:rsidRPr="001E4C73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rPr>
                <w:sz w:val="16"/>
                <w:szCs w:val="16"/>
              </w:rPr>
            </w:pPr>
            <w:r w:rsidRPr="001E4C73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5104" w:type="dxa"/>
          </w:tcPr>
          <w:p w:rsidR="00E22D23" w:rsidRPr="001E4C73" w:rsidRDefault="00E22D2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1E4C73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E22D23" w:rsidRPr="0060479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22D23" w:rsidRPr="0060479E" w:rsidRDefault="00E22D2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E22D23" w:rsidRPr="0060479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60479E" w:rsidRDefault="00E22D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Целями освоения дисциплины являются формирование профессионально-экологических компетенций студентов в сфере учебного предмета «ГИС-технологии и статистические методы в экологии и природопользовании»</w:t>
            </w:r>
          </w:p>
        </w:tc>
      </w:tr>
      <w:tr w:rsidR="00E22D23" w:rsidRPr="0060479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60479E" w:rsidRDefault="00E22D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Поставленная цель реализуется посредством решения следующих задач:</w:t>
            </w:r>
          </w:p>
        </w:tc>
      </w:tr>
      <w:tr w:rsidR="00E22D23" w:rsidRPr="0060479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60479E" w:rsidRDefault="00E22D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рассмотрение экологической информации и ее представления в базах данных ГИС: источники пространственных данных, проектирование географических баз и банков данных, организация и форматы данных;</w:t>
            </w:r>
          </w:p>
        </w:tc>
      </w:tr>
      <w:tr w:rsidR="00E22D23" w:rsidRPr="0060479E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60479E" w:rsidRDefault="00E22D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рассмотрение технического и программного обеспечения ГИС и навыки работы с ним: подсистемы реализации ГИС-технологий в ГИС, технологии ввода графической информации, преобразования форматов данных, графическая визуализация информации;</w:t>
            </w:r>
          </w:p>
        </w:tc>
      </w:tr>
      <w:tr w:rsidR="00E22D23" w:rsidRPr="0060479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60479E" w:rsidRDefault="00E22D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применение геоинформационных технологий в научных и учебно-научных исследованиях в экологии и природопользовании.</w:t>
            </w:r>
          </w:p>
        </w:tc>
      </w:tr>
      <w:tr w:rsidR="00E22D23" w:rsidRPr="0060479E">
        <w:trPr>
          <w:trHeight w:hRule="exact" w:val="277"/>
        </w:trPr>
        <w:tc>
          <w:tcPr>
            <w:tcW w:w="766" w:type="dxa"/>
          </w:tcPr>
          <w:p w:rsidR="00E22D23" w:rsidRPr="0060479E" w:rsidRDefault="00E22D23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E22D23" w:rsidRPr="0060479E" w:rsidRDefault="00E22D23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E22D23" w:rsidRPr="0060479E" w:rsidRDefault="00E22D23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E22D23" w:rsidRPr="0060479E" w:rsidRDefault="00E22D23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E22D23" w:rsidRPr="0060479E" w:rsidRDefault="00E22D2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22D23" w:rsidRPr="0060479E" w:rsidRDefault="00E22D23">
            <w:pPr>
              <w:rPr>
                <w:lang w:val="ru-RU"/>
              </w:rPr>
            </w:pPr>
          </w:p>
        </w:tc>
      </w:tr>
      <w:tr w:rsidR="00E22D23" w:rsidRPr="0060479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22D23" w:rsidRPr="0060479E" w:rsidRDefault="00E22D2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E22D23" w:rsidRPr="001E4C73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К.М.02</w:t>
            </w:r>
          </w:p>
        </w:tc>
      </w:tr>
      <w:tr w:rsidR="00E22D23" w:rsidRPr="0060479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60479E" w:rsidRDefault="00E22D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E22D23" w:rsidRPr="0060479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60479E" w:rsidRDefault="00E22D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успешного освоения учебной дисциплины обучающийся должен иметь знания с предыдущего уровня образования, а также знания дисциплин:</w:t>
            </w:r>
          </w:p>
        </w:tc>
      </w:tr>
      <w:tr w:rsidR="00E22D23" w:rsidRPr="0060479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60479E" w:rsidRDefault="00E22D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Планирование и организация научных исследований в экологии и природопользовании</w:t>
            </w:r>
          </w:p>
        </w:tc>
      </w:tr>
      <w:tr w:rsidR="00E22D23" w:rsidRPr="001E4C7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Научно-исследовательская работа</w:t>
            </w:r>
          </w:p>
        </w:tc>
      </w:tr>
      <w:tr w:rsidR="00E22D23" w:rsidRPr="0060479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60479E" w:rsidRDefault="00E22D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E22D23" w:rsidRPr="001E4C7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Инновационные технологии экологического образования</w:t>
            </w:r>
          </w:p>
        </w:tc>
      </w:tr>
      <w:tr w:rsidR="00E22D23" w:rsidRPr="001E4C7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Экологическое управление производственными процессами</w:t>
            </w:r>
          </w:p>
        </w:tc>
      </w:tr>
      <w:tr w:rsidR="00E22D23" w:rsidRPr="001E4C7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Экологическое проектирование и экспертиза</w:t>
            </w:r>
          </w:p>
        </w:tc>
      </w:tr>
      <w:tr w:rsidR="00E22D23" w:rsidRPr="0060479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60479E" w:rsidRDefault="00E22D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Экологический менеджмент и аудит хозяйственной деятельности</w:t>
            </w:r>
          </w:p>
        </w:tc>
      </w:tr>
      <w:tr w:rsidR="00E22D23" w:rsidRPr="0060479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60479E" w:rsidRDefault="00E22D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Экологический менеджмент и аудит природопользования</w:t>
            </w:r>
          </w:p>
        </w:tc>
      </w:tr>
      <w:tr w:rsidR="00E22D23" w:rsidRPr="0060479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60479E" w:rsidRDefault="00E22D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механизмы в управлении природопользования</w:t>
            </w:r>
          </w:p>
        </w:tc>
      </w:tr>
      <w:tr w:rsidR="00E22D23" w:rsidRPr="0060479E">
        <w:trPr>
          <w:trHeight w:hRule="exact" w:val="277"/>
        </w:trPr>
        <w:tc>
          <w:tcPr>
            <w:tcW w:w="766" w:type="dxa"/>
          </w:tcPr>
          <w:p w:rsidR="00E22D23" w:rsidRPr="0060479E" w:rsidRDefault="00E22D23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E22D23" w:rsidRPr="0060479E" w:rsidRDefault="00E22D23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E22D23" w:rsidRPr="0060479E" w:rsidRDefault="00E22D23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E22D23" w:rsidRPr="0060479E" w:rsidRDefault="00E22D23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E22D23" w:rsidRPr="0060479E" w:rsidRDefault="00E22D2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22D23" w:rsidRPr="0060479E" w:rsidRDefault="00E22D23">
            <w:pPr>
              <w:rPr>
                <w:lang w:val="ru-RU"/>
              </w:rPr>
            </w:pPr>
          </w:p>
        </w:tc>
      </w:tr>
      <w:tr w:rsidR="00E22D23" w:rsidRPr="0060479E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22D23" w:rsidRPr="0060479E" w:rsidRDefault="00E22D2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E22D23" w:rsidRPr="0060479E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60479E" w:rsidRDefault="00E22D2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ОПК-2:      способностью применять современные компьютерные технологии при сборе, хранении, обработке, анализе и передаче географической информации и для решения научно-исследовательских и производственно- технологических задач профессиональной деятельности</w:t>
            </w:r>
          </w:p>
        </w:tc>
      </w:tr>
      <w:tr w:rsidR="00E22D23" w:rsidRPr="001E4C7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Знать:</w:t>
            </w:r>
          </w:p>
        </w:tc>
      </w:tr>
      <w:tr w:rsidR="00E22D23" w:rsidRPr="0060479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60479E" w:rsidRDefault="00E22D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высоком научно-теоретическом уровне научно-теоретические основы курса «ГИС-технологии и статистические методы в экологии и иприродопользовании»;</w:t>
            </w:r>
          </w:p>
        </w:tc>
      </w:tr>
      <w:tr w:rsidR="00E22D23" w:rsidRPr="0060479E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60479E" w:rsidRDefault="00E22D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знать и понимать научно-теоретические основы курса «ГИС-технологии и статистические методы в экологии и иприродопользовании»;</w:t>
            </w:r>
          </w:p>
          <w:p w:rsidR="00E22D23" w:rsidRPr="0060479E" w:rsidRDefault="00E22D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методы и приемы работы и использования компьютерного программного обеспечения ГИС.</w:t>
            </w:r>
          </w:p>
        </w:tc>
      </w:tr>
      <w:tr w:rsidR="00E22D23" w:rsidRPr="0060479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60479E" w:rsidRDefault="00E22D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современные методы и приемы работы и использования компьютерного программного обеспечения ГИС.</w:t>
            </w:r>
          </w:p>
        </w:tc>
      </w:tr>
      <w:tr w:rsidR="00E22D23" w:rsidRPr="001E4C7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Уметь:</w:t>
            </w:r>
          </w:p>
        </w:tc>
      </w:tr>
      <w:tr w:rsidR="00E22D23" w:rsidRPr="0060479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60479E" w:rsidRDefault="00E22D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 проводить самостоятельную аналитическую работу с экологической информацией представленной в базах данных ГИС</w:t>
            </w:r>
          </w:p>
        </w:tc>
      </w:tr>
      <w:tr w:rsidR="00E22D23" w:rsidRPr="0060479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60479E" w:rsidRDefault="00E22D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 алгоритму и частично самостоятельно визуализировать экологическую информацию представленную в базах данных ГИС</w:t>
            </w:r>
          </w:p>
        </w:tc>
      </w:tr>
      <w:tr w:rsidR="00E22D23" w:rsidRPr="0060479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60479E" w:rsidRDefault="00E22D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 руководством проводить самостоятельную аналитическую работу с основными моделями пространственной информации</w:t>
            </w:r>
          </w:p>
        </w:tc>
      </w:tr>
      <w:tr w:rsidR="00E22D23" w:rsidRPr="001E4C7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Владеть:</w:t>
            </w:r>
          </w:p>
        </w:tc>
      </w:tr>
      <w:tr w:rsidR="00E22D23" w:rsidRPr="0060479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60479E" w:rsidRDefault="00E22D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сформированными навыками геоинформационного  исследования при анализе экологической информации</w:t>
            </w:r>
          </w:p>
        </w:tc>
      </w:tr>
      <w:tr w:rsidR="00E22D23" w:rsidRPr="0060479E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60479E" w:rsidRDefault="00E22D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навыками и приемами геоинформационного  исследования при анализе экологической информации;</w:t>
            </w:r>
          </w:p>
          <w:p w:rsidR="00E22D23" w:rsidRPr="0060479E" w:rsidRDefault="00E22D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принципами классификации геоинформационных систем.</w:t>
            </w:r>
          </w:p>
        </w:tc>
      </w:tr>
      <w:tr w:rsidR="00E22D23" w:rsidRPr="0060479E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60479E" w:rsidRDefault="00E22D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представлять современные методы и приемы геоинформационного исследования при анализе экологической информации;</w:t>
            </w:r>
          </w:p>
          <w:p w:rsidR="00E22D23" w:rsidRPr="0060479E" w:rsidRDefault="00E22D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принципами классификации геоинформационных систем.</w:t>
            </w:r>
          </w:p>
        </w:tc>
      </w:tr>
    </w:tbl>
    <w:p w:rsidR="00E22D23" w:rsidRPr="0060479E" w:rsidRDefault="00E22D23">
      <w:pPr>
        <w:rPr>
          <w:sz w:val="2"/>
          <w:szCs w:val="2"/>
          <w:lang w:val="ru-RU"/>
        </w:rPr>
      </w:pPr>
      <w:r w:rsidRPr="0060479E">
        <w:rPr>
          <w:lang w:val="ru-RU"/>
        </w:rP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765"/>
        <w:gridCol w:w="487"/>
        <w:gridCol w:w="3212"/>
        <w:gridCol w:w="4808"/>
        <w:gridCol w:w="968"/>
      </w:tblGrid>
      <w:tr w:rsidR="00E22D23" w:rsidRPr="001E4C73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rPr>
                <w:sz w:val="16"/>
                <w:szCs w:val="16"/>
              </w:rPr>
            </w:pPr>
            <w:r w:rsidRPr="001E4C73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5104" w:type="dxa"/>
          </w:tcPr>
          <w:p w:rsidR="00E22D23" w:rsidRPr="001E4C73" w:rsidRDefault="00E22D2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1E4C73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E22D23" w:rsidRPr="0060479E">
        <w:trPr>
          <w:trHeight w:hRule="exact" w:val="756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60479E" w:rsidRDefault="00E22D2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ОПК-6:      владением методами оценки репрезентативности материала, объема выборок при проведении количественных исследований, статистическими методами сравнения полученных данных и определения закономерностей</w:t>
            </w:r>
          </w:p>
        </w:tc>
      </w:tr>
      <w:tr w:rsidR="00E22D23" w:rsidRPr="001E4C73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Знать:</w:t>
            </w:r>
          </w:p>
        </w:tc>
      </w:tr>
      <w:tr w:rsidR="00E22D23" w:rsidRPr="0060479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60479E" w:rsidRDefault="00E22D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высоком научно-теоретическом уровне научно-теоретические основы курса «ГИС-технологии и статистические методы в экологии и иприродопользовании»</w:t>
            </w:r>
          </w:p>
        </w:tc>
      </w:tr>
      <w:tr w:rsidR="00E22D23" w:rsidRPr="0060479E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60479E" w:rsidRDefault="00E22D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знать и понимать научно-теоретические основы курса «ГИС-технологии и статистические методы в экологии и иприродопользовании»;</w:t>
            </w:r>
          </w:p>
          <w:p w:rsidR="00E22D23" w:rsidRPr="0060479E" w:rsidRDefault="00E22D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методы и приемы работы и использования компьютерного программного обеспечения ГИС.</w:t>
            </w:r>
          </w:p>
        </w:tc>
      </w:tr>
      <w:tr w:rsidR="00E22D23" w:rsidRPr="0060479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60479E" w:rsidRDefault="00E22D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современные методы и приемы работы и использования компьютерного программного обеспечения ГИС</w:t>
            </w:r>
          </w:p>
        </w:tc>
      </w:tr>
      <w:tr w:rsidR="00E22D23" w:rsidRPr="001E4C73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Уметь:</w:t>
            </w:r>
          </w:p>
        </w:tc>
      </w:tr>
      <w:tr w:rsidR="00E22D23" w:rsidRPr="0060479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60479E" w:rsidRDefault="00E22D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 проводить самостоятельную аналитическую работу с экологической информацией представленной в базах данных ГИС</w:t>
            </w:r>
          </w:p>
        </w:tc>
      </w:tr>
      <w:tr w:rsidR="00E22D23" w:rsidRPr="0060479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60479E" w:rsidRDefault="00E22D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 алгоритму и частично самостоятельно визуализировать экологическую информацию представленную в базах данных ГИС</w:t>
            </w:r>
          </w:p>
        </w:tc>
      </w:tr>
      <w:tr w:rsidR="00E22D23" w:rsidRPr="0060479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60479E" w:rsidRDefault="00E22D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 руководством проводить самостоятельную аналитическую работу с основными моделями пространственной информации</w:t>
            </w:r>
          </w:p>
        </w:tc>
      </w:tr>
      <w:tr w:rsidR="00E22D23" w:rsidRPr="001E4C73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Владеть:</w:t>
            </w:r>
          </w:p>
        </w:tc>
      </w:tr>
      <w:tr w:rsidR="00E22D23" w:rsidRPr="0060479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60479E" w:rsidRDefault="00E22D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сформированными навыками геоинформационного  исследования при анализе экологической информации</w:t>
            </w:r>
          </w:p>
        </w:tc>
      </w:tr>
      <w:tr w:rsidR="00E22D23" w:rsidRPr="0060479E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60479E" w:rsidRDefault="00E22D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навыками и приемами геоинформационного  исследования при анализе экологической информации;</w:t>
            </w:r>
          </w:p>
          <w:p w:rsidR="00E22D23" w:rsidRPr="0060479E" w:rsidRDefault="00E22D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принципами классификации геоинформационных систем.</w:t>
            </w:r>
          </w:p>
        </w:tc>
      </w:tr>
      <w:tr w:rsidR="00E22D23" w:rsidRPr="0060479E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60479E" w:rsidRDefault="00E22D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представлять современные методы и приемы геоинформационного исследования при анализе экологической информации;</w:t>
            </w:r>
          </w:p>
          <w:p w:rsidR="00E22D23" w:rsidRPr="0060479E" w:rsidRDefault="00E22D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принципами классификации геоинформационных систем.</w:t>
            </w:r>
          </w:p>
        </w:tc>
      </w:tr>
      <w:tr w:rsidR="00E22D23" w:rsidRPr="0060479E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60479E" w:rsidRDefault="00E22D2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ПК-4: способностью использовать современные методы обработки и интерпретации экологической информации при проведении научных и производственных исследований</w:t>
            </w:r>
          </w:p>
        </w:tc>
      </w:tr>
      <w:tr w:rsidR="00E22D23" w:rsidRPr="001E4C73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Знать:</w:t>
            </w:r>
          </w:p>
        </w:tc>
      </w:tr>
      <w:tr w:rsidR="00E22D23" w:rsidRPr="0060479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60479E" w:rsidRDefault="00E22D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высоком научно-теоретическом уровне научно-теоретические основы курса «ГИС-технологии и статистические методы в экологии и иприродопользовании»</w:t>
            </w:r>
          </w:p>
        </w:tc>
      </w:tr>
      <w:tr w:rsidR="00E22D23" w:rsidRPr="0060479E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60479E" w:rsidRDefault="00E22D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знать и понимать научно-теоретические основы курса «ГИС-технологии и статистические методы в экологии и иприродопользовании»;</w:t>
            </w:r>
          </w:p>
          <w:p w:rsidR="00E22D23" w:rsidRPr="0060479E" w:rsidRDefault="00E22D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методы и приемы работы и использования компьютерного программного обеспечения ГИС.</w:t>
            </w:r>
          </w:p>
        </w:tc>
      </w:tr>
      <w:tr w:rsidR="00E22D23" w:rsidRPr="0060479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60479E" w:rsidRDefault="00E22D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современные методы и приемы работы и использования компьютерного программного обеспечения ГИС</w:t>
            </w:r>
          </w:p>
        </w:tc>
      </w:tr>
      <w:tr w:rsidR="00E22D23" w:rsidRPr="001E4C73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Уметь:</w:t>
            </w:r>
          </w:p>
        </w:tc>
      </w:tr>
      <w:tr w:rsidR="00E22D23" w:rsidRPr="0060479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60479E" w:rsidRDefault="00E22D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 проводить самостоятельную аналитическую работу с экологической информацией представленной в базах данных ГИС</w:t>
            </w:r>
          </w:p>
        </w:tc>
      </w:tr>
      <w:tr w:rsidR="00E22D23" w:rsidRPr="0060479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60479E" w:rsidRDefault="00E22D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 алгоритму и частично самостоятельно визуализировать экологическую информацию представленную в базах данных ГИС</w:t>
            </w:r>
          </w:p>
        </w:tc>
      </w:tr>
      <w:tr w:rsidR="00E22D23" w:rsidRPr="0060479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60479E" w:rsidRDefault="00E22D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 руководством проводить самостоятельную аналитическую работу с основными моделями пространственной информации</w:t>
            </w:r>
          </w:p>
        </w:tc>
      </w:tr>
      <w:tr w:rsidR="00E22D23" w:rsidRPr="001E4C73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Владеть:</w:t>
            </w:r>
          </w:p>
        </w:tc>
      </w:tr>
      <w:tr w:rsidR="00E22D23" w:rsidRPr="0060479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60479E" w:rsidRDefault="00E22D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сформированными навыками геоинформационного  исследования при анализе экологической информации</w:t>
            </w:r>
          </w:p>
        </w:tc>
      </w:tr>
      <w:tr w:rsidR="00E22D23" w:rsidRPr="0060479E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60479E" w:rsidRDefault="00E22D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навыками и приемами геоинформационного  исследования при анализе экологической информации;</w:t>
            </w:r>
          </w:p>
          <w:p w:rsidR="00E22D23" w:rsidRPr="0060479E" w:rsidRDefault="00E22D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принципами классификации геоинформационных систем.</w:t>
            </w:r>
          </w:p>
        </w:tc>
      </w:tr>
      <w:tr w:rsidR="00E22D23" w:rsidRPr="0060479E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60479E" w:rsidRDefault="00E22D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представлять современные методы и приемы геоинформационного исследования при анализе экологической информации;</w:t>
            </w:r>
          </w:p>
          <w:p w:rsidR="00E22D23" w:rsidRPr="0060479E" w:rsidRDefault="00E22D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принципами классификации геоинформационных систем.</w:t>
            </w:r>
          </w:p>
        </w:tc>
      </w:tr>
      <w:tr w:rsidR="00E22D23" w:rsidRPr="0060479E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22D23" w:rsidRPr="0060479E" w:rsidRDefault="00E22D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E22D23" w:rsidRPr="001E4C7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Знать:</w:t>
            </w:r>
          </w:p>
        </w:tc>
      </w:tr>
      <w:tr w:rsidR="00E22D23" w:rsidRPr="0060479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60479E" w:rsidRDefault="00E22D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научно-теоретические основы курса «ГИС-технологии и статистические методы в экологии и иприродопользовании»;</w:t>
            </w:r>
          </w:p>
        </w:tc>
      </w:tr>
      <w:tr w:rsidR="00E22D23" w:rsidRPr="0060479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60479E" w:rsidRDefault="00E22D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современные методы и приемы работы и использования компьютерного программного обеспечения ГИС.</w:t>
            </w:r>
          </w:p>
        </w:tc>
      </w:tr>
      <w:tr w:rsidR="00E22D23" w:rsidRPr="001E4C7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Уметь:</w:t>
            </w:r>
          </w:p>
        </w:tc>
      </w:tr>
      <w:tr w:rsidR="00E22D23" w:rsidRPr="0060479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60479E" w:rsidRDefault="00E22D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проводить самостоятельную аналитическую работу с экологической информацией представленной в базах данных ГИС;</w:t>
            </w:r>
          </w:p>
        </w:tc>
      </w:tr>
    </w:tbl>
    <w:p w:rsidR="00E22D23" w:rsidRPr="0060479E" w:rsidRDefault="00E22D23">
      <w:pPr>
        <w:rPr>
          <w:sz w:val="2"/>
          <w:szCs w:val="2"/>
          <w:lang w:val="ru-RU"/>
        </w:rPr>
      </w:pPr>
      <w:r w:rsidRPr="0060479E">
        <w:rPr>
          <w:lang w:val="ru-RU"/>
        </w:rP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746"/>
        <w:gridCol w:w="206"/>
        <w:gridCol w:w="3237"/>
        <w:gridCol w:w="958"/>
        <w:gridCol w:w="692"/>
        <w:gridCol w:w="1110"/>
        <w:gridCol w:w="1244"/>
        <w:gridCol w:w="677"/>
        <w:gridCol w:w="402"/>
        <w:gridCol w:w="968"/>
      </w:tblGrid>
      <w:tr w:rsidR="00E22D23" w:rsidRPr="001E4C73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rPr>
                <w:sz w:val="16"/>
                <w:szCs w:val="16"/>
              </w:rPr>
            </w:pPr>
            <w:r w:rsidRPr="001E4C73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851" w:type="dxa"/>
          </w:tcPr>
          <w:p w:rsidR="00E22D23" w:rsidRPr="001E4C73" w:rsidRDefault="00E22D23"/>
        </w:tc>
        <w:tc>
          <w:tcPr>
            <w:tcW w:w="710" w:type="dxa"/>
          </w:tcPr>
          <w:p w:rsidR="00E22D23" w:rsidRPr="001E4C73" w:rsidRDefault="00E22D23"/>
        </w:tc>
        <w:tc>
          <w:tcPr>
            <w:tcW w:w="1135" w:type="dxa"/>
          </w:tcPr>
          <w:p w:rsidR="00E22D23" w:rsidRPr="001E4C73" w:rsidRDefault="00E22D23"/>
        </w:tc>
        <w:tc>
          <w:tcPr>
            <w:tcW w:w="1277" w:type="dxa"/>
          </w:tcPr>
          <w:p w:rsidR="00E22D23" w:rsidRPr="001E4C73" w:rsidRDefault="00E22D23"/>
        </w:tc>
        <w:tc>
          <w:tcPr>
            <w:tcW w:w="710" w:type="dxa"/>
          </w:tcPr>
          <w:p w:rsidR="00E22D23" w:rsidRPr="001E4C73" w:rsidRDefault="00E22D23"/>
        </w:tc>
        <w:tc>
          <w:tcPr>
            <w:tcW w:w="426" w:type="dxa"/>
          </w:tcPr>
          <w:p w:rsidR="00E22D23" w:rsidRPr="001E4C73" w:rsidRDefault="00E22D2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1E4C73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E22D23" w:rsidRPr="0060479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60479E" w:rsidRDefault="00E22D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визуализировать экологическую информацию представленную в базах данных ГИС;</w:t>
            </w:r>
          </w:p>
        </w:tc>
      </w:tr>
      <w:tr w:rsidR="00E22D23" w:rsidRPr="0060479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60479E" w:rsidRDefault="00E22D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определять используемые модели пространственной информации.</w:t>
            </w:r>
          </w:p>
        </w:tc>
      </w:tr>
      <w:tr w:rsidR="00E22D23" w:rsidRPr="001E4C7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Владеть:</w:t>
            </w:r>
          </w:p>
        </w:tc>
      </w:tr>
      <w:tr w:rsidR="00E22D23" w:rsidRPr="0060479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60479E" w:rsidRDefault="00E22D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приемами геоинформационного  исследования при анализе экологической информации;</w:t>
            </w:r>
          </w:p>
        </w:tc>
      </w:tr>
      <w:tr w:rsidR="00E22D23" w:rsidRPr="0060479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60479E" w:rsidRDefault="00E22D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основными принципами классификации геоинформационных систем.</w:t>
            </w:r>
          </w:p>
        </w:tc>
      </w:tr>
      <w:tr w:rsidR="00E22D23" w:rsidRPr="0060479E">
        <w:trPr>
          <w:trHeight w:hRule="exact" w:val="277"/>
        </w:trPr>
        <w:tc>
          <w:tcPr>
            <w:tcW w:w="766" w:type="dxa"/>
          </w:tcPr>
          <w:p w:rsidR="00E22D23" w:rsidRPr="0060479E" w:rsidRDefault="00E22D23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E22D23" w:rsidRPr="0060479E" w:rsidRDefault="00E22D23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E22D23" w:rsidRPr="0060479E" w:rsidRDefault="00E22D23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E22D23" w:rsidRPr="0060479E" w:rsidRDefault="00E22D23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E22D23" w:rsidRPr="0060479E" w:rsidRDefault="00E22D23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E22D23" w:rsidRPr="0060479E" w:rsidRDefault="00E22D23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E22D23" w:rsidRPr="0060479E" w:rsidRDefault="00E22D23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E22D23" w:rsidRPr="0060479E" w:rsidRDefault="00E22D23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E22D23" w:rsidRPr="0060479E" w:rsidRDefault="00E22D2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22D23" w:rsidRPr="0060479E" w:rsidRDefault="00E22D23">
            <w:pPr>
              <w:rPr>
                <w:lang w:val="ru-RU"/>
              </w:rPr>
            </w:pPr>
          </w:p>
        </w:tc>
      </w:tr>
      <w:tr w:rsidR="00E22D23" w:rsidRPr="0060479E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22D23" w:rsidRPr="0060479E" w:rsidRDefault="00E22D2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E22D23" w:rsidRPr="001E4C73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60479E" w:rsidRDefault="00E22D2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Компетен-</w:t>
            </w:r>
          </w:p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Инте</w:t>
            </w:r>
          </w:p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Примечание</w:t>
            </w:r>
          </w:p>
        </w:tc>
      </w:tr>
      <w:tr w:rsidR="00E22D23" w:rsidRPr="001E4C73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rPr>
                <w:sz w:val="19"/>
                <w:szCs w:val="19"/>
              </w:rPr>
            </w:pPr>
            <w:r w:rsidRPr="0060479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 xml:space="preserve">Раздел 1. Географическая информация и ее представление в базах данных ГИС. </w:t>
            </w:r>
            <w:r w:rsidRPr="001E4C73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Базовые операции в ГИС.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/>
        </w:tc>
      </w:tr>
      <w:tr w:rsidR="00E22D23" w:rsidRPr="001E4C73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rPr>
                <w:sz w:val="19"/>
                <w:szCs w:val="19"/>
              </w:rPr>
            </w:pP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Виды картографических проекций. Интерфейс </w:t>
            </w: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QGIS</w:t>
            </w: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Работа с проекциями в среде </w:t>
            </w: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QGIS</w:t>
            </w: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  </w:t>
            </w: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-6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/>
        </w:tc>
      </w:tr>
      <w:tr w:rsidR="00E22D23" w:rsidRPr="001E4C7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rPr>
                <w:sz w:val="19"/>
                <w:szCs w:val="19"/>
              </w:rPr>
            </w:pP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Виды картографических проекций. Интерфейс </w:t>
            </w: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QGIS</w:t>
            </w: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Работа с проекциями в среде </w:t>
            </w: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QGIS</w:t>
            </w: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  </w:t>
            </w: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 Л2.4Л3.1</w:t>
            </w:r>
          </w:p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/>
        </w:tc>
      </w:tr>
      <w:tr w:rsidR="00E22D23" w:rsidRPr="001E4C7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rPr>
                <w:sz w:val="19"/>
                <w:szCs w:val="19"/>
              </w:rPr>
            </w:pP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Виды картографических проекций. Интерфейс </w:t>
            </w: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QGIS</w:t>
            </w: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Работа с проекциями в среде </w:t>
            </w: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QGIS</w:t>
            </w: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  </w:t>
            </w: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 Л2.4Л3.1</w:t>
            </w:r>
          </w:p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/>
        </w:tc>
      </w:tr>
      <w:tr w:rsidR="00E22D23" w:rsidRPr="001E4C73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60479E" w:rsidRDefault="00E22D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Стилевое оформление существующих слоев.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Л2.4Л3.1</w:t>
            </w:r>
          </w:p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/>
        </w:tc>
      </w:tr>
      <w:tr w:rsidR="00E22D23" w:rsidRPr="001E4C7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60479E" w:rsidRDefault="00E22D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Стилевое оформление существующих слоев.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 Л2.4Л3.1</w:t>
            </w:r>
          </w:p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/>
        </w:tc>
      </w:tr>
      <w:tr w:rsidR="00E22D23" w:rsidRPr="001E4C7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rPr>
                <w:sz w:val="19"/>
                <w:szCs w:val="19"/>
              </w:rPr>
            </w:pP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Работа с современными картографическими сервисами. </w:t>
            </w: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Добавление модулей расширений.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 Л2.4Л3.1</w:t>
            </w:r>
          </w:p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/>
        </w:tc>
      </w:tr>
      <w:tr w:rsidR="00E22D23" w:rsidRPr="001E4C73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rPr>
                <w:sz w:val="19"/>
                <w:szCs w:val="19"/>
              </w:rPr>
            </w:pP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Работа с современными картографическими сервисами. </w:t>
            </w: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Добавление модулей расширений.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Л2.4Л3.1</w:t>
            </w:r>
          </w:p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/>
        </w:tc>
      </w:tr>
      <w:tr w:rsidR="00E22D23" w:rsidRPr="001E4C7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60479E" w:rsidRDefault="00E22D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оцифровки объектов и заполнения ГИС базы данных.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 Л2.4Л3.1</w:t>
            </w:r>
          </w:p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/>
        </w:tc>
      </w:tr>
      <w:tr w:rsidR="00E22D23" w:rsidRPr="001E4C73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60479E" w:rsidRDefault="00E22D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оцифровки объектов и заполнения ГИС базы данных.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Л2.4Л3.1</w:t>
            </w:r>
          </w:p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/>
        </w:tc>
      </w:tr>
      <w:tr w:rsidR="00E22D23" w:rsidRPr="001E4C73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rPr>
                <w:sz w:val="19"/>
                <w:szCs w:val="19"/>
              </w:rPr>
            </w:pP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Конвертация ГИС данных в форму таблицы </w:t>
            </w: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</w:t>
            </w: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обратно. Извлечение реперных точек из линейных и полигональных тем. </w:t>
            </w: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Создание линейной и полигональной геометрии из точечных тем.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 Л2.4Л3.1</w:t>
            </w:r>
          </w:p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/>
        </w:tc>
      </w:tr>
      <w:tr w:rsidR="00E22D23" w:rsidRPr="001E4C73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rPr>
                <w:sz w:val="19"/>
                <w:szCs w:val="19"/>
              </w:rPr>
            </w:pP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Конвертация ГИС данных в форму таблицы </w:t>
            </w: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</w:t>
            </w: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обратно. Извлечение реперных точек из линейных и полигональных тем. </w:t>
            </w: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Создание линейной и полигональной геометрии из точечных тем.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 Л2.4Л3.1</w:t>
            </w:r>
          </w:p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/>
        </w:tc>
      </w:tr>
      <w:tr w:rsidR="00E22D23" w:rsidRPr="001E4C73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60479E" w:rsidRDefault="00E22D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Реляционные базы данных и их использование в ГИС среде.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Л2.4Л3.1</w:t>
            </w:r>
          </w:p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/>
        </w:tc>
      </w:tr>
    </w:tbl>
    <w:p w:rsidR="00E22D23" w:rsidRDefault="00E22D23">
      <w:pPr>
        <w:rPr>
          <w:sz w:val="2"/>
          <w:szCs w:val="2"/>
        </w:rPr>
      </w:pPr>
      <w: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935"/>
        <w:gridCol w:w="3432"/>
        <w:gridCol w:w="906"/>
        <w:gridCol w:w="656"/>
        <w:gridCol w:w="1076"/>
        <w:gridCol w:w="1275"/>
        <w:gridCol w:w="656"/>
        <w:gridCol w:w="378"/>
        <w:gridCol w:w="926"/>
      </w:tblGrid>
      <w:tr w:rsidR="00E22D23" w:rsidRPr="001E4C73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rPr>
                <w:sz w:val="16"/>
                <w:szCs w:val="16"/>
              </w:rPr>
            </w:pPr>
            <w:r w:rsidRPr="001E4C73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851" w:type="dxa"/>
          </w:tcPr>
          <w:p w:rsidR="00E22D23" w:rsidRPr="001E4C73" w:rsidRDefault="00E22D23"/>
        </w:tc>
        <w:tc>
          <w:tcPr>
            <w:tcW w:w="710" w:type="dxa"/>
          </w:tcPr>
          <w:p w:rsidR="00E22D23" w:rsidRPr="001E4C73" w:rsidRDefault="00E22D23"/>
        </w:tc>
        <w:tc>
          <w:tcPr>
            <w:tcW w:w="1135" w:type="dxa"/>
          </w:tcPr>
          <w:p w:rsidR="00E22D23" w:rsidRPr="001E4C73" w:rsidRDefault="00E22D23"/>
        </w:tc>
        <w:tc>
          <w:tcPr>
            <w:tcW w:w="1277" w:type="dxa"/>
          </w:tcPr>
          <w:p w:rsidR="00E22D23" w:rsidRPr="001E4C73" w:rsidRDefault="00E22D23"/>
        </w:tc>
        <w:tc>
          <w:tcPr>
            <w:tcW w:w="710" w:type="dxa"/>
          </w:tcPr>
          <w:p w:rsidR="00E22D23" w:rsidRPr="001E4C73" w:rsidRDefault="00E22D23"/>
        </w:tc>
        <w:tc>
          <w:tcPr>
            <w:tcW w:w="426" w:type="dxa"/>
          </w:tcPr>
          <w:p w:rsidR="00E22D23" w:rsidRPr="001E4C73" w:rsidRDefault="00E22D2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1E4C73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E22D23" w:rsidRPr="001E4C7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60479E" w:rsidRDefault="00E22D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Реляционные базы данных и их использование в ГИС среде.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 Л2.4Л3.1</w:t>
            </w:r>
          </w:p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/>
        </w:tc>
      </w:tr>
      <w:tr w:rsidR="00E22D23" w:rsidRPr="001E4C7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60479E" w:rsidRDefault="00E22D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Пространственная статистика булевы операции.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Л2.4Л3.1</w:t>
            </w:r>
          </w:p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/>
        </w:tc>
      </w:tr>
      <w:tr w:rsidR="00E22D23" w:rsidRPr="0060479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60479E" w:rsidRDefault="00E22D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Раздел 2. ГИС операции - средний уровень.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60479E" w:rsidRDefault="00E22D2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60479E" w:rsidRDefault="00E22D23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60479E" w:rsidRDefault="00E22D23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60479E" w:rsidRDefault="00E22D2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60479E" w:rsidRDefault="00E22D23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60479E" w:rsidRDefault="00E22D23">
            <w:pPr>
              <w:rPr>
                <w:lang w:val="ru-RU"/>
              </w:rPr>
            </w:pPr>
          </w:p>
        </w:tc>
      </w:tr>
      <w:tr w:rsidR="00E22D23" w:rsidRPr="001E4C7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60479E" w:rsidRDefault="00E22D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Компоновка макета карт на печать.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 Л2.4Л3.1</w:t>
            </w:r>
          </w:p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/>
        </w:tc>
      </w:tr>
      <w:tr w:rsidR="00E22D23" w:rsidRPr="001E4C7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60479E" w:rsidRDefault="00E22D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Компоновка макета карт на печать.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 Л2.4Л3.1</w:t>
            </w:r>
          </w:p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/>
        </w:tc>
      </w:tr>
      <w:tr w:rsidR="00E22D23" w:rsidRPr="001E4C7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60479E" w:rsidRDefault="00E22D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Работа с конструктором запросов, фильтрами и калькулятором. Расчет геометрических характеристик объектов.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 Л2.4Л3.1</w:t>
            </w:r>
          </w:p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/>
        </w:tc>
      </w:tr>
      <w:tr w:rsidR="00E22D23" w:rsidRPr="001E4C7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60479E" w:rsidRDefault="00E22D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Работа с конструктором запросов, фильтрами и калькулятором. Расчет геометрических характеристик объектов.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 Л2.4Л3.1</w:t>
            </w:r>
          </w:p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/>
        </w:tc>
      </w:tr>
      <w:tr w:rsidR="00E22D23" w:rsidRPr="001E4C73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60479E" w:rsidRDefault="00E22D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Анализ динамики движения по треку </w:t>
            </w: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GPS</w:t>
            </w: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Географическая привязка фотографий по треку </w:t>
            </w: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GPS</w:t>
            </w: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Синтаксис </w:t>
            </w: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HTML</w:t>
            </w: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выводе сложных подписей и всплывающих подсказок.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Л2.4Л3.1</w:t>
            </w:r>
          </w:p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/>
        </w:tc>
      </w:tr>
      <w:tr w:rsidR="00E22D23" w:rsidRPr="001E4C73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60479E" w:rsidRDefault="00E22D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Анализ динамики движения по треку </w:t>
            </w: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GPS</w:t>
            </w: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Географическая привязка фотографий по треку </w:t>
            </w: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GPS</w:t>
            </w: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Синтаксис </w:t>
            </w: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HTML</w:t>
            </w: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выводе сложных подписей и всплывающих подсказок.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Л2.4Л3.1</w:t>
            </w:r>
          </w:p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/>
        </w:tc>
      </w:tr>
      <w:tr w:rsidR="00E22D23" w:rsidRPr="001E4C7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60479E" w:rsidRDefault="00E22D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Создание набора (атласа) карт на основе шаблона.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 Л2.4Л3.1</w:t>
            </w:r>
          </w:p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/>
        </w:tc>
      </w:tr>
      <w:tr w:rsidR="00E22D23" w:rsidRPr="001E4C7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60479E" w:rsidRDefault="00E22D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Создание набора (атласа) карт на основе шаблона.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 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Л1.2Л2.2Л3.1</w:t>
            </w:r>
          </w:p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/>
        </w:tc>
      </w:tr>
      <w:tr w:rsidR="00E22D23" w:rsidRPr="001E4C7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Преобразования форматов данных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 Л2.4Л3.1</w:t>
            </w:r>
          </w:p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/>
        </w:tc>
      </w:tr>
      <w:tr w:rsidR="00E22D23" w:rsidRPr="001E4C7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Преобразования форматов данных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 Л2.4Л3.1</w:t>
            </w:r>
          </w:p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/>
        </w:tc>
      </w:tr>
      <w:tr w:rsidR="00E22D23" w:rsidRPr="001E4C7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60479E" w:rsidRDefault="00E22D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Географическая привязка растров (визуальная и по сетке координат)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 Л2.4Л3.1</w:t>
            </w:r>
          </w:p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/>
        </w:tc>
      </w:tr>
      <w:tr w:rsidR="00E22D23" w:rsidRPr="001E4C7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60479E" w:rsidRDefault="00E22D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Географическая привязка растров (визуальная и по сетке координат)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Л2.4Л3.1</w:t>
            </w:r>
          </w:p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/>
        </w:tc>
      </w:tr>
      <w:tr w:rsidR="00E22D23" w:rsidRPr="001E4C73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60479E" w:rsidRDefault="00E22D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Компоновка нескольких карт (включающих индивидуальные легенды, соответствующие цифровые и лине1йные масштабы) на одном листе.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 Л2.4Л3.1</w:t>
            </w:r>
          </w:p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/>
        </w:tc>
      </w:tr>
      <w:tr w:rsidR="00E22D23" w:rsidRPr="001E4C73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60479E" w:rsidRDefault="00E22D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Компоновка нескольких карт (включающих индивидуальные легенды, соответствующие цифровые и лине1йные масштабы) на одном листе.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Л2.4Л3.1</w:t>
            </w:r>
          </w:p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/>
        </w:tc>
      </w:tr>
    </w:tbl>
    <w:p w:rsidR="00E22D23" w:rsidRDefault="00E22D23">
      <w:pPr>
        <w:rPr>
          <w:sz w:val="2"/>
          <w:szCs w:val="2"/>
        </w:rPr>
      </w:pPr>
      <w: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682"/>
        <w:gridCol w:w="259"/>
        <w:gridCol w:w="1614"/>
        <w:gridCol w:w="1853"/>
        <w:gridCol w:w="911"/>
        <w:gridCol w:w="659"/>
        <w:gridCol w:w="1079"/>
        <w:gridCol w:w="679"/>
        <w:gridCol w:w="553"/>
        <w:gridCol w:w="653"/>
        <w:gridCol w:w="375"/>
        <w:gridCol w:w="923"/>
      </w:tblGrid>
      <w:tr w:rsidR="00E22D23" w:rsidRPr="001E4C73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rPr>
                <w:sz w:val="16"/>
                <w:szCs w:val="16"/>
              </w:rPr>
            </w:pPr>
            <w:r w:rsidRPr="001E4C73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851" w:type="dxa"/>
          </w:tcPr>
          <w:p w:rsidR="00E22D23" w:rsidRPr="001E4C73" w:rsidRDefault="00E22D23"/>
        </w:tc>
        <w:tc>
          <w:tcPr>
            <w:tcW w:w="710" w:type="dxa"/>
          </w:tcPr>
          <w:p w:rsidR="00E22D23" w:rsidRPr="001E4C73" w:rsidRDefault="00E22D23"/>
        </w:tc>
        <w:tc>
          <w:tcPr>
            <w:tcW w:w="1135" w:type="dxa"/>
          </w:tcPr>
          <w:p w:rsidR="00E22D23" w:rsidRPr="001E4C73" w:rsidRDefault="00E22D23"/>
        </w:tc>
        <w:tc>
          <w:tcPr>
            <w:tcW w:w="710" w:type="dxa"/>
          </w:tcPr>
          <w:p w:rsidR="00E22D23" w:rsidRPr="001E4C73" w:rsidRDefault="00E22D23"/>
        </w:tc>
        <w:tc>
          <w:tcPr>
            <w:tcW w:w="568" w:type="dxa"/>
          </w:tcPr>
          <w:p w:rsidR="00E22D23" w:rsidRPr="001E4C73" w:rsidRDefault="00E22D23"/>
        </w:tc>
        <w:tc>
          <w:tcPr>
            <w:tcW w:w="710" w:type="dxa"/>
          </w:tcPr>
          <w:p w:rsidR="00E22D23" w:rsidRPr="001E4C73" w:rsidRDefault="00E22D23"/>
        </w:tc>
        <w:tc>
          <w:tcPr>
            <w:tcW w:w="426" w:type="dxa"/>
          </w:tcPr>
          <w:p w:rsidR="00E22D23" w:rsidRPr="001E4C73" w:rsidRDefault="00E22D2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1E4C73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E22D23" w:rsidRPr="0060479E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60479E" w:rsidRDefault="00E22D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Раздел 3. Работа с данными в государственной системе координат.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60479E" w:rsidRDefault="00E22D2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60479E" w:rsidRDefault="00E22D23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60479E" w:rsidRDefault="00E22D23">
            <w:pPr>
              <w:rPr>
                <w:lang w:val="ru-RU"/>
              </w:rPr>
            </w:pP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60479E" w:rsidRDefault="00E22D2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60479E" w:rsidRDefault="00E22D23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60479E" w:rsidRDefault="00E22D23">
            <w:pPr>
              <w:rPr>
                <w:lang w:val="ru-RU"/>
              </w:rPr>
            </w:pPr>
          </w:p>
        </w:tc>
      </w:tr>
      <w:tr w:rsidR="00E22D23" w:rsidRPr="001E4C7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60479E" w:rsidRDefault="00E22D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Местные системы координат и кадастр.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 ПК- 4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 Л2.4Л3.1</w:t>
            </w:r>
          </w:p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/>
        </w:tc>
      </w:tr>
      <w:tr w:rsidR="00E22D23" w:rsidRPr="001E4C7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60479E" w:rsidRDefault="00E22D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Местные системы координат и кадастр.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-6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 Л2.4Л3.1</w:t>
            </w:r>
          </w:p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/>
        </w:tc>
      </w:tr>
      <w:tr w:rsidR="00E22D23" w:rsidRPr="001E4C73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60479E" w:rsidRDefault="00E22D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Местные системы координат и кадастр.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Л2.4Л3.1</w:t>
            </w:r>
          </w:p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/>
        </w:tc>
      </w:tr>
      <w:tr w:rsidR="00E22D23" w:rsidRPr="001E4C73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/>
        </w:tc>
      </w:tr>
      <w:tr w:rsidR="00E22D23" w:rsidRPr="001E4C73">
        <w:trPr>
          <w:trHeight w:hRule="exact" w:val="277"/>
        </w:trPr>
        <w:tc>
          <w:tcPr>
            <w:tcW w:w="710" w:type="dxa"/>
          </w:tcPr>
          <w:p w:rsidR="00E22D23" w:rsidRPr="001E4C73" w:rsidRDefault="00E22D23"/>
        </w:tc>
        <w:tc>
          <w:tcPr>
            <w:tcW w:w="285" w:type="dxa"/>
          </w:tcPr>
          <w:p w:rsidR="00E22D23" w:rsidRPr="001E4C73" w:rsidRDefault="00E22D23"/>
        </w:tc>
        <w:tc>
          <w:tcPr>
            <w:tcW w:w="1702" w:type="dxa"/>
          </w:tcPr>
          <w:p w:rsidR="00E22D23" w:rsidRPr="001E4C73" w:rsidRDefault="00E22D23"/>
        </w:tc>
        <w:tc>
          <w:tcPr>
            <w:tcW w:w="1986" w:type="dxa"/>
          </w:tcPr>
          <w:p w:rsidR="00E22D23" w:rsidRPr="001E4C73" w:rsidRDefault="00E22D23"/>
        </w:tc>
        <w:tc>
          <w:tcPr>
            <w:tcW w:w="851" w:type="dxa"/>
          </w:tcPr>
          <w:p w:rsidR="00E22D23" w:rsidRPr="001E4C73" w:rsidRDefault="00E22D23"/>
        </w:tc>
        <w:tc>
          <w:tcPr>
            <w:tcW w:w="710" w:type="dxa"/>
          </w:tcPr>
          <w:p w:rsidR="00E22D23" w:rsidRPr="001E4C73" w:rsidRDefault="00E22D23"/>
        </w:tc>
        <w:tc>
          <w:tcPr>
            <w:tcW w:w="1135" w:type="dxa"/>
          </w:tcPr>
          <w:p w:rsidR="00E22D23" w:rsidRPr="001E4C73" w:rsidRDefault="00E22D23"/>
        </w:tc>
        <w:tc>
          <w:tcPr>
            <w:tcW w:w="710" w:type="dxa"/>
          </w:tcPr>
          <w:p w:rsidR="00E22D23" w:rsidRPr="001E4C73" w:rsidRDefault="00E22D23"/>
        </w:tc>
        <w:tc>
          <w:tcPr>
            <w:tcW w:w="568" w:type="dxa"/>
          </w:tcPr>
          <w:p w:rsidR="00E22D23" w:rsidRPr="001E4C73" w:rsidRDefault="00E22D23"/>
        </w:tc>
        <w:tc>
          <w:tcPr>
            <w:tcW w:w="710" w:type="dxa"/>
          </w:tcPr>
          <w:p w:rsidR="00E22D23" w:rsidRPr="001E4C73" w:rsidRDefault="00E22D23"/>
        </w:tc>
        <w:tc>
          <w:tcPr>
            <w:tcW w:w="426" w:type="dxa"/>
          </w:tcPr>
          <w:p w:rsidR="00E22D23" w:rsidRPr="001E4C73" w:rsidRDefault="00E22D23"/>
        </w:tc>
        <w:tc>
          <w:tcPr>
            <w:tcW w:w="993" w:type="dxa"/>
          </w:tcPr>
          <w:p w:rsidR="00E22D23" w:rsidRPr="001E4C73" w:rsidRDefault="00E22D23"/>
        </w:tc>
      </w:tr>
      <w:tr w:rsidR="00E22D23" w:rsidRPr="001E4C73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E22D23" w:rsidRPr="001E4C73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E22D23" w:rsidRPr="0060479E">
        <w:trPr>
          <w:trHeight w:hRule="exact" w:val="3774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60479E" w:rsidRDefault="00E22D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(1 семестр)</w:t>
            </w:r>
          </w:p>
          <w:p w:rsidR="00E22D23" w:rsidRPr="0060479E" w:rsidRDefault="00E22D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E22D23" w:rsidRPr="0060479E" w:rsidRDefault="00E22D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Источники пространственных данных</w:t>
            </w:r>
          </w:p>
          <w:p w:rsidR="00E22D23" w:rsidRPr="0060479E" w:rsidRDefault="00E22D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Проектирование географических баз и банков данных</w:t>
            </w:r>
          </w:p>
          <w:p w:rsidR="00E22D23" w:rsidRPr="0060479E" w:rsidRDefault="00E22D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Представление экологической информации в базах данных</w:t>
            </w:r>
          </w:p>
          <w:p w:rsidR="00E22D23" w:rsidRPr="0060479E" w:rsidRDefault="00E22D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Концептуальная модель пространственной информации</w:t>
            </w:r>
          </w:p>
          <w:p w:rsidR="00E22D23" w:rsidRPr="0060479E" w:rsidRDefault="00E22D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Построение модели данных</w:t>
            </w:r>
          </w:p>
          <w:p w:rsidR="00E22D23" w:rsidRPr="0060479E" w:rsidRDefault="00E22D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Позиционная и семантическая составляющая данных</w:t>
            </w:r>
          </w:p>
          <w:p w:rsidR="00E22D23" w:rsidRPr="0060479E" w:rsidRDefault="00E22D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Представление точечных объектов в базе данных и на цифровой карте</w:t>
            </w:r>
          </w:p>
          <w:p w:rsidR="00E22D23" w:rsidRPr="0060479E" w:rsidRDefault="00E22D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Представление линейных объектов в базе данных и на цифровой карте</w:t>
            </w:r>
          </w:p>
          <w:p w:rsidR="00E22D23" w:rsidRPr="0060479E" w:rsidRDefault="00E22D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Представление площадных объектов в базе данных и на цифровой карте</w:t>
            </w:r>
          </w:p>
          <w:p w:rsidR="00E22D23" w:rsidRPr="0060479E" w:rsidRDefault="00E22D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Организация и форматы данных</w:t>
            </w:r>
          </w:p>
          <w:p w:rsidR="00E22D23" w:rsidRPr="0060479E" w:rsidRDefault="00E22D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Качество данных и контроль ошибок</w:t>
            </w:r>
          </w:p>
          <w:p w:rsidR="00E22D23" w:rsidRPr="0060479E" w:rsidRDefault="00E22D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Особенности интеграции разнотипных данных</w:t>
            </w:r>
          </w:p>
          <w:p w:rsidR="00E22D23" w:rsidRPr="0060479E" w:rsidRDefault="00E22D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Электронные и компьютерные карты</w:t>
            </w:r>
          </w:p>
          <w:p w:rsidR="00E22D23" w:rsidRPr="0060479E" w:rsidRDefault="00E22D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Графическая визуализация информации</w:t>
            </w:r>
          </w:p>
          <w:p w:rsidR="00E22D23" w:rsidRPr="0060479E" w:rsidRDefault="00E22D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Программные ГИС-пакеты</w:t>
            </w:r>
          </w:p>
        </w:tc>
      </w:tr>
      <w:tr w:rsidR="00E22D23" w:rsidRPr="001E4C73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E22D23" w:rsidRPr="0060479E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60479E" w:rsidRDefault="00E22D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E22D23" w:rsidRPr="001E4C73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E22D23" w:rsidRPr="0060479E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60479E" w:rsidRDefault="00E22D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Тест, отчет о практической работе, защита реферата с презентацией</w:t>
            </w:r>
          </w:p>
        </w:tc>
      </w:tr>
      <w:tr w:rsidR="00E22D23" w:rsidRPr="0060479E">
        <w:trPr>
          <w:trHeight w:hRule="exact" w:val="277"/>
        </w:trPr>
        <w:tc>
          <w:tcPr>
            <w:tcW w:w="710" w:type="dxa"/>
          </w:tcPr>
          <w:p w:rsidR="00E22D23" w:rsidRPr="0060479E" w:rsidRDefault="00E22D23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E22D23" w:rsidRPr="0060479E" w:rsidRDefault="00E22D23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E22D23" w:rsidRPr="0060479E" w:rsidRDefault="00E22D23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E22D23" w:rsidRPr="0060479E" w:rsidRDefault="00E22D23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E22D23" w:rsidRPr="0060479E" w:rsidRDefault="00E22D23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E22D23" w:rsidRPr="0060479E" w:rsidRDefault="00E22D23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E22D23" w:rsidRPr="0060479E" w:rsidRDefault="00E22D23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E22D23" w:rsidRPr="0060479E" w:rsidRDefault="00E22D23">
            <w:pPr>
              <w:rPr>
                <w:lang w:val="ru-RU"/>
              </w:rPr>
            </w:pPr>
          </w:p>
        </w:tc>
        <w:tc>
          <w:tcPr>
            <w:tcW w:w="568" w:type="dxa"/>
          </w:tcPr>
          <w:p w:rsidR="00E22D23" w:rsidRPr="0060479E" w:rsidRDefault="00E22D23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E22D23" w:rsidRPr="0060479E" w:rsidRDefault="00E22D23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E22D23" w:rsidRPr="0060479E" w:rsidRDefault="00E22D2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22D23" w:rsidRPr="0060479E" w:rsidRDefault="00E22D23">
            <w:pPr>
              <w:rPr>
                <w:lang w:val="ru-RU"/>
              </w:rPr>
            </w:pPr>
          </w:p>
        </w:tc>
      </w:tr>
      <w:tr w:rsidR="00E22D23" w:rsidRPr="0060479E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22D23" w:rsidRPr="0060479E" w:rsidRDefault="00E22D2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E22D23" w:rsidRPr="001E4C73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E22D23" w:rsidRPr="001E4C73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E22D23" w:rsidRPr="001E4C7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E22D23" w:rsidRPr="001E4C73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60479E" w:rsidRDefault="00E22D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Кочуров Б.И., Шишкина Д.Ю.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60479E" w:rsidRDefault="00E22D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Геоэкологическое картографирование: учеб.пособие для студентов вузов,обуч-ся по напр."Экология и природопользование":допущено УМО по классич.университет.образованию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2012</w:t>
            </w:r>
          </w:p>
        </w:tc>
      </w:tr>
      <w:tr w:rsidR="00E22D23" w:rsidRPr="0060479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Камерилова Г.С.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Экологическое картографирование: Учеб.пособие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60479E" w:rsidRDefault="00E22D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Нижний Новгород: Мининский ун-т, 2014</w:t>
            </w:r>
          </w:p>
        </w:tc>
      </w:tr>
      <w:tr w:rsidR="00E22D23" w:rsidRPr="001E4C73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E22D23" w:rsidRPr="001E4C7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E22D23" w:rsidRPr="001E4C7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60479E" w:rsidRDefault="00E22D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Макарова Н.В., Волков В.Б.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60479E" w:rsidRDefault="00E22D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Информатика: учеб.для студентов вузов:рек.УМО по университет.политехн.образованию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Санкт-Петербург: Питер, 2013</w:t>
            </w:r>
          </w:p>
        </w:tc>
      </w:tr>
      <w:tr w:rsidR="00E22D23" w:rsidRPr="001E4C7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Вознесенская А.Г.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60479E" w:rsidRDefault="00E22D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Картография: Учеб.-метод.пособие для самостоятельной работы студентов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2013</w:t>
            </w:r>
          </w:p>
        </w:tc>
      </w:tr>
      <w:tr w:rsidR="00E22D23" w:rsidRPr="0060479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Суханова Н.Т.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60479E" w:rsidRDefault="00E22D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Информатика: Учеб.пособие: [В 2 ч.]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60479E" w:rsidRDefault="00E22D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Нижний Новгород: Мининский ун-т, 2014</w:t>
            </w:r>
          </w:p>
        </w:tc>
      </w:tr>
      <w:tr w:rsidR="00E22D23" w:rsidRPr="001E4C7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Щербаков В.М.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Экспертно-оценочное ГИС-картографирование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Санкт-Петербург: Проспект Науки, 2011</w:t>
            </w:r>
          </w:p>
        </w:tc>
      </w:tr>
      <w:tr w:rsidR="00E22D23" w:rsidRPr="001E4C73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E22D23" w:rsidRPr="001E4C7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</w:tbl>
    <w:p w:rsidR="00E22D23" w:rsidRDefault="00E22D23">
      <w:pPr>
        <w:rPr>
          <w:sz w:val="2"/>
          <w:szCs w:val="2"/>
        </w:rPr>
      </w:pPr>
      <w: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761"/>
        <w:gridCol w:w="1907"/>
        <w:gridCol w:w="1842"/>
        <w:gridCol w:w="3167"/>
        <w:gridCol w:w="1598"/>
        <w:gridCol w:w="965"/>
      </w:tblGrid>
      <w:tr w:rsidR="00E22D23" w:rsidRPr="001E4C73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rPr>
                <w:sz w:val="16"/>
                <w:szCs w:val="16"/>
              </w:rPr>
            </w:pPr>
            <w:r w:rsidRPr="001E4C73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3403" w:type="dxa"/>
          </w:tcPr>
          <w:p w:rsidR="00E22D23" w:rsidRPr="001E4C73" w:rsidRDefault="00E22D23"/>
        </w:tc>
        <w:tc>
          <w:tcPr>
            <w:tcW w:w="1702" w:type="dxa"/>
          </w:tcPr>
          <w:p w:rsidR="00E22D23" w:rsidRPr="001E4C73" w:rsidRDefault="00E22D2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1E4C73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E22D23" w:rsidRPr="001E4C7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E22D23" w:rsidRPr="001E4C73">
        <w:trPr>
          <w:trHeight w:hRule="exact" w:val="135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Денисов Д.А.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60479E" w:rsidRDefault="00E22D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Методическое руководство по камеральной обработке и выводу материалов для отчетов и Летописи природы с использованием ГИС </w:t>
            </w: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QGIS</w:t>
            </w: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Desktor</w:t>
            </w: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2.10.1, </w:t>
            </w: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Arc</w:t>
            </w: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View</w:t>
            </w: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GIS</w:t>
            </w: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3.2</w:t>
            </w: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</w:t>
            </w: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Global</w:t>
            </w: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Mapper</w:t>
            </w: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14, табличных редакторов </w:t>
            </w: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</w:t>
            </w: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2003, 2010, </w:t>
            </w: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OpenOffice</w:t>
            </w: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Cale</w:t>
            </w: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ряда иного программного обеспечения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, 2016</w:t>
            </w:r>
          </w:p>
        </w:tc>
      </w:tr>
      <w:tr w:rsidR="00E22D23" w:rsidRPr="0060479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60479E" w:rsidRDefault="00E22D2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E22D23" w:rsidRPr="0060479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60479E" w:rsidRDefault="00E22D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материалы для обучения с помощью уроков, которые позволяют изучать ГИС в применении к реальным проектам</w:t>
            </w:r>
          </w:p>
        </w:tc>
      </w:tr>
      <w:tr w:rsidR="00E22D23" w:rsidRPr="0060479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60479E" w:rsidRDefault="00E22D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неформальное сообщество специалистов в области ГИС и ДЗЗ, развивающих себя и помогающих осваивать пространственные технологии тем, кому необходима помощь</w:t>
            </w:r>
          </w:p>
        </w:tc>
      </w:tr>
      <w:tr w:rsidR="00E22D23" w:rsidRPr="0060479E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60479E" w:rsidRDefault="00E22D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Статьи по ГИС и ДЗЗ Вики созданные с использованием технологии создания и совместного редактирования материалов "</w:t>
            </w: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wiki</w:t>
            </w: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". Здесь можно свободно создавать новые документы и редактировать существующие. Они появятся в основном списке статей </w:t>
            </w: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GIS</w:t>
            </w: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Lab</w:t>
            </w: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когда пройдут обсуждение в специально созданной теме на форуме и будут одобрены редакторами.</w:t>
            </w:r>
          </w:p>
        </w:tc>
      </w:tr>
      <w:tr w:rsidR="00E22D23" w:rsidRPr="001E4C7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E22D23" w:rsidRPr="001E4C7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 браузер, "Пакет MSOffice",  MicrosoftOfficeProjectProfessional, LMSMoodle, 7 ZIP, Google Chrome, Google Earth, Lightshot, Mozilla Firefox, Multi Commander, Notepad++, QGIS Desktop 2.10.1 и 3.6.</w:t>
            </w:r>
          </w:p>
        </w:tc>
      </w:tr>
      <w:tr w:rsidR="00E22D23" w:rsidRPr="001E4C7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E22D23" w:rsidRPr="0060479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60479E" w:rsidRDefault="00E22D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E22D23" w:rsidRPr="0060479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60479E" w:rsidRDefault="00E22D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E22D23" w:rsidRPr="0060479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60479E" w:rsidRDefault="00E22D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E22D23" w:rsidRPr="0060479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60479E" w:rsidRDefault="00E22D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desktop</w:t>
            </w: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arcgis</w:t>
            </w: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- материалы для обучения с помощью уроков, которые позволяют изучать ГИС в применении к реальным проектам.</w:t>
            </w:r>
          </w:p>
        </w:tc>
      </w:tr>
      <w:tr w:rsidR="00E22D23" w:rsidRPr="0060479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60479E" w:rsidRDefault="00E22D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gis</w:t>
            </w: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lab</w:t>
            </w: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info</w:t>
            </w: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- неформальное сообщество специалистов в области ГИС и ДЗЗ, развивающих себя и помогающих осваивать пространственные технологии тем, кому необходима помощь.</w:t>
            </w:r>
          </w:p>
        </w:tc>
      </w:tr>
      <w:tr w:rsidR="00E22D23" w:rsidRPr="0060479E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60479E" w:rsidRDefault="00E22D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wiki</w:t>
            </w: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gis</w:t>
            </w: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lab</w:t>
            </w: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info</w:t>
            </w: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Статьи по ГИС и ДЗЗ Вики созданные с использованием технологии создания и совместного редактирования материалов "</w:t>
            </w: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wiki</w:t>
            </w: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". Здесь можно свободно создавать новые документы и редактировать существующие. Они появятся в основном списке статей </w:t>
            </w: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GIS</w:t>
            </w: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Lab</w:t>
            </w: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когда пройдут обсуждение в специально созданной теме на форуме и будут одобрены редакторами.</w:t>
            </w:r>
          </w:p>
        </w:tc>
      </w:tr>
      <w:tr w:rsidR="00E22D23" w:rsidRPr="0060479E">
        <w:trPr>
          <w:trHeight w:hRule="exact" w:val="277"/>
        </w:trPr>
        <w:tc>
          <w:tcPr>
            <w:tcW w:w="710" w:type="dxa"/>
          </w:tcPr>
          <w:p w:rsidR="00E22D23" w:rsidRPr="0060479E" w:rsidRDefault="00E22D23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E22D23" w:rsidRPr="0060479E" w:rsidRDefault="00E22D23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E22D23" w:rsidRPr="0060479E" w:rsidRDefault="00E22D23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E22D23" w:rsidRPr="0060479E" w:rsidRDefault="00E22D23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E22D23" w:rsidRPr="0060479E" w:rsidRDefault="00E22D2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22D23" w:rsidRPr="0060479E" w:rsidRDefault="00E22D23">
            <w:pPr>
              <w:rPr>
                <w:lang w:val="ru-RU"/>
              </w:rPr>
            </w:pPr>
          </w:p>
        </w:tc>
      </w:tr>
      <w:tr w:rsidR="00E22D23" w:rsidRPr="0060479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22D23" w:rsidRPr="0060479E" w:rsidRDefault="00E22D2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E22D23" w:rsidRPr="001E4C7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7.1. Описание материально-технической базы</w:t>
            </w:r>
          </w:p>
        </w:tc>
      </w:tr>
      <w:tr w:rsidR="00E22D23" w:rsidRPr="001E4C7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rPr>
                <w:sz w:val="19"/>
                <w:szCs w:val="19"/>
              </w:rPr>
            </w:pP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дисциплины (модуля) требует наличия в аудитории мультимедийного оборудования (компьютер, видеопроектор, экран). </w:t>
            </w: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наличия компьютерного кабинета.</w:t>
            </w:r>
          </w:p>
        </w:tc>
      </w:tr>
      <w:tr w:rsidR="00E22D23" w:rsidRPr="001E4C7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/>
        </w:tc>
      </w:tr>
      <w:tr w:rsidR="00E22D23" w:rsidRPr="0060479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60479E" w:rsidRDefault="00E22D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      </w:r>
          </w:p>
        </w:tc>
      </w:tr>
      <w:tr w:rsidR="00E22D23" w:rsidRPr="0060479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60479E" w:rsidRDefault="00E22D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Информационные технологии: технология мультимедиа, Интернет-технология.</w:t>
            </w:r>
          </w:p>
        </w:tc>
      </w:tr>
      <w:tr w:rsidR="00E22D23" w:rsidRPr="0060479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60479E" w:rsidRDefault="00E22D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Технические и электронные средства обучения и контроля знаний студентов: ЭУМК в системе </w:t>
            </w: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E22D23" w:rsidRPr="001E4C73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1E4C73" w:rsidRDefault="00E22D23">
            <w:pPr>
              <w:spacing w:after="0" w:line="240" w:lineRule="auto"/>
              <w:rPr>
                <w:sz w:val="19"/>
                <w:szCs w:val="19"/>
              </w:rPr>
            </w:pP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Перечень программного обеспечения: Интернет браузер, "Пакет MSOffice",  MicrosoftOfficeProjectProfessional, LMSMoodle, 7 ZIP, Google Chrome, Google Earth, Lightshot, Mozilla Firefox, Multi Commander, Notepad++, QGIS Desktop 2.10.1 и 3.6.</w:t>
            </w:r>
          </w:p>
        </w:tc>
      </w:tr>
      <w:tr w:rsidR="00E22D23" w:rsidRPr="001E4C73">
        <w:trPr>
          <w:trHeight w:hRule="exact" w:val="277"/>
        </w:trPr>
        <w:tc>
          <w:tcPr>
            <w:tcW w:w="710" w:type="dxa"/>
          </w:tcPr>
          <w:p w:rsidR="00E22D23" w:rsidRPr="001E4C73" w:rsidRDefault="00E22D23"/>
        </w:tc>
        <w:tc>
          <w:tcPr>
            <w:tcW w:w="1986" w:type="dxa"/>
          </w:tcPr>
          <w:p w:rsidR="00E22D23" w:rsidRPr="001E4C73" w:rsidRDefault="00E22D23"/>
        </w:tc>
        <w:tc>
          <w:tcPr>
            <w:tcW w:w="1986" w:type="dxa"/>
          </w:tcPr>
          <w:p w:rsidR="00E22D23" w:rsidRPr="001E4C73" w:rsidRDefault="00E22D23"/>
        </w:tc>
        <w:tc>
          <w:tcPr>
            <w:tcW w:w="3403" w:type="dxa"/>
          </w:tcPr>
          <w:p w:rsidR="00E22D23" w:rsidRPr="001E4C73" w:rsidRDefault="00E22D23"/>
        </w:tc>
        <w:tc>
          <w:tcPr>
            <w:tcW w:w="1702" w:type="dxa"/>
          </w:tcPr>
          <w:p w:rsidR="00E22D23" w:rsidRPr="001E4C73" w:rsidRDefault="00E22D23"/>
        </w:tc>
        <w:tc>
          <w:tcPr>
            <w:tcW w:w="993" w:type="dxa"/>
          </w:tcPr>
          <w:p w:rsidR="00E22D23" w:rsidRPr="001E4C73" w:rsidRDefault="00E22D23"/>
        </w:tc>
      </w:tr>
      <w:tr w:rsidR="00E22D23" w:rsidRPr="0060479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22D23" w:rsidRPr="0060479E" w:rsidRDefault="00E22D2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E22D23" w:rsidRPr="0060479E">
        <w:trPr>
          <w:trHeight w:hRule="exact" w:val="289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D23" w:rsidRPr="0060479E" w:rsidRDefault="00E22D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Рекомендуемые методические издания:</w:t>
            </w:r>
          </w:p>
          <w:p w:rsidR="00E22D23" w:rsidRPr="0060479E" w:rsidRDefault="00E22D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Денисов Д.А. Методическое руководство по камеральной обработке и выводу материалов для отчётов и Летописи природы с использованием ГИС </w:t>
            </w: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QGIS</w:t>
            </w: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Desktop</w:t>
            </w: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2.10.1, </w:t>
            </w: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ArcView</w:t>
            </w: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GIS</w:t>
            </w: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3.2</w:t>
            </w: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</w:t>
            </w: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</w:t>
            </w: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Global</w:t>
            </w: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Mapper</w:t>
            </w: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14, табличных редакторов </w:t>
            </w: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</w:t>
            </w: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2003,2010, </w:t>
            </w: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OpenOffice</w:t>
            </w: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Calc</w:t>
            </w: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ряда иного программного обеспечения.Нижний Новгород, 2016. 208 с. с илл.</w:t>
            </w: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yadi</w:t>
            </w: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sk</w:t>
            </w: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XscuXbJL</w:t>
            </w: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</w:t>
            </w: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KNGwa</w:t>
            </w: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E22D23" w:rsidRPr="0060479E" w:rsidRDefault="00E22D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Камерилова Г.С. Экологическое картографирование:учебное пособие. Нижний Новгород: Мининский университет, 2014. 159 с.</w:t>
            </w:r>
          </w:p>
          <w:p w:rsidR="00E22D23" w:rsidRPr="0060479E" w:rsidRDefault="00E22D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E22D23" w:rsidRPr="0060479E" w:rsidRDefault="00E22D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дисциплины представлен в Приложении 2.</w:t>
            </w:r>
          </w:p>
          <w:p w:rsidR="00E22D23" w:rsidRPr="0060479E" w:rsidRDefault="00E22D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E22D23" w:rsidRPr="0060479E" w:rsidRDefault="00E22D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Мининского университета «Рейтинговая система оценки качества подготовки студентов» </w:t>
            </w: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1E4C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604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</w:t>
            </w:r>
          </w:p>
        </w:tc>
      </w:tr>
    </w:tbl>
    <w:p w:rsidR="00E22D23" w:rsidRPr="0060479E" w:rsidRDefault="00E22D23">
      <w:pPr>
        <w:rPr>
          <w:lang w:val="ru-RU"/>
        </w:rPr>
      </w:pPr>
    </w:p>
    <w:sectPr w:rsidR="00E22D23" w:rsidRPr="0060479E" w:rsidSect="00DD0955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defaultTabStop w:val="720"/>
  <w:doNotHyphenateCaps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D31453"/>
    <w:rsid w:val="0002418B"/>
    <w:rsid w:val="001E4C73"/>
    <w:rsid w:val="001F0BC7"/>
    <w:rsid w:val="0060479E"/>
    <w:rsid w:val="00CC11C0"/>
    <w:rsid w:val="00D31453"/>
    <w:rsid w:val="00DD0955"/>
    <w:rsid w:val="00E178AD"/>
    <w:rsid w:val="00E209E2"/>
    <w:rsid w:val="00E22D2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D0955"/>
    <w:pPr>
      <w:spacing w:after="200" w:line="276" w:lineRule="auto"/>
    </w:pPr>
    <w:rPr>
      <w:rFonts w:cs="Calibri"/>
      <w:lang w:val="en-US"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1</TotalTime>
  <Pages>9</Pages>
  <Words>2721</Words>
  <Characters>15513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2018-2019_05_04_06 МЭП-18_plx_ГИС-технологии и статистические методы в экологии и иприродопользовании_</dc:title>
  <dc:subject/>
  <dc:creator>FastReport.NET</dc:creator>
  <cp:keywords/>
  <dc:description/>
  <cp:lastModifiedBy>Козлов А.В.</cp:lastModifiedBy>
  <cp:revision>2</cp:revision>
  <dcterms:created xsi:type="dcterms:W3CDTF">2019-08-27T18:19:00Z</dcterms:created>
  <dcterms:modified xsi:type="dcterms:W3CDTF">2019-08-27T18:20:00Z</dcterms:modified>
</cp:coreProperties>
</file>